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EA8" w:rsidRDefault="002E1EA8"/>
    <w:p w:rsidR="00A40385" w:rsidRDefault="00A40385">
      <w:r>
        <w:t>Entrevista realizada al jefe de recursos humanos de la planta Estancias del Sur</w:t>
      </w:r>
      <w:r w:rsidR="000E5434">
        <w:t xml:space="preserve">, Mariano </w:t>
      </w:r>
      <w:proofErr w:type="spellStart"/>
      <w:r w:rsidR="000E5434">
        <w:t>Quadri</w:t>
      </w:r>
      <w:proofErr w:type="spellEnd"/>
    </w:p>
    <w:p w:rsidR="00A40385" w:rsidRDefault="00A40385" w:rsidP="00A40385">
      <w:pPr>
        <w:pStyle w:val="Prrafodelista"/>
        <w:numPr>
          <w:ilvl w:val="0"/>
          <w:numId w:val="1"/>
        </w:numPr>
      </w:pPr>
      <w:proofErr w:type="gramStart"/>
      <w:r>
        <w:softHyphen/>
      </w:r>
      <w:r>
        <w:softHyphen/>
      </w:r>
      <w:r>
        <w:rPr>
          <w:rFonts w:ascii="Arial" w:hAnsi="Arial" w:cs="Arial"/>
        </w:rPr>
        <w:t>¿</w:t>
      </w:r>
      <w:proofErr w:type="gramEnd"/>
      <w:r>
        <w:t>Hace cuanto tiempo se encuentra desarrollando el puesto?</w:t>
      </w:r>
    </w:p>
    <w:p w:rsidR="000A0916" w:rsidRDefault="00A40385" w:rsidP="000A0916">
      <w:pPr>
        <w:ind w:left="360"/>
      </w:pPr>
      <w:r>
        <w:t xml:space="preserve">Soy el jefe de </w:t>
      </w:r>
      <w:proofErr w:type="spellStart"/>
      <w:r>
        <w:t>rr</w:t>
      </w:r>
      <w:proofErr w:type="spellEnd"/>
      <w:r>
        <w:t xml:space="preserve"> </w:t>
      </w:r>
      <w:proofErr w:type="spellStart"/>
      <w:r>
        <w:t>hh</w:t>
      </w:r>
      <w:proofErr w:type="spellEnd"/>
      <w:r>
        <w:t xml:space="preserve"> desde que el grupo </w:t>
      </w:r>
      <w:proofErr w:type="spellStart"/>
      <w:r>
        <w:t>Marfrig</w:t>
      </w:r>
      <w:proofErr w:type="spellEnd"/>
      <w:r>
        <w:t xml:space="preserve"> compra la planta Estancias del Sur junto con otras 7 plantas de país, hace dos años aproximadamente. </w:t>
      </w:r>
    </w:p>
    <w:p w:rsidR="000A0916" w:rsidRDefault="000A0916" w:rsidP="00A40385">
      <w:pPr>
        <w:pStyle w:val="Prrafodelista"/>
        <w:numPr>
          <w:ilvl w:val="0"/>
          <w:numId w:val="1"/>
        </w:numPr>
      </w:pPr>
      <w:r>
        <w:t>¿Cuantos mandos medios hay en la planta?</w:t>
      </w:r>
    </w:p>
    <w:p w:rsidR="00AE7E1F" w:rsidRDefault="000A0916" w:rsidP="00AE7E1F">
      <w:pPr>
        <w:ind w:left="360"/>
      </w:pPr>
      <w:r>
        <w:t xml:space="preserve">La planta cuenta con 30 mandos medios en toda la compañía, en el área de producción, tenemos 3 supervisores y 13 encargados de sector. </w:t>
      </w:r>
    </w:p>
    <w:p w:rsidR="00AE7E1F" w:rsidRDefault="00AE7E1F" w:rsidP="00A40385">
      <w:pPr>
        <w:pStyle w:val="Prrafodelista"/>
        <w:numPr>
          <w:ilvl w:val="0"/>
          <w:numId w:val="1"/>
        </w:numPr>
      </w:pPr>
      <w:r>
        <w:t>¿Como considera que es el nivel de formación y experiencia de los actuales mandos medios?</w:t>
      </w:r>
    </w:p>
    <w:p w:rsidR="00AE7E1F" w:rsidRDefault="00AE7E1F" w:rsidP="00AE7E1F">
      <w:pPr>
        <w:ind w:left="360"/>
      </w:pPr>
      <w:r>
        <w:t xml:space="preserve">Una realidad es que el nivel de la gente que trabaja en un frigorífico es muy básico, el 75 por ciento de la gente no ha terminado el secundario, aun con los supervisores y encargados nos pasa que no llegan a tener un nivel de escolaridad aceptable. Lo que es peor es que tampoco les interesa tenerlo. </w:t>
      </w:r>
    </w:p>
    <w:p w:rsidR="00A40385" w:rsidRDefault="00A40385" w:rsidP="00A40385">
      <w:pPr>
        <w:pStyle w:val="Prrafodelista"/>
        <w:numPr>
          <w:ilvl w:val="0"/>
          <w:numId w:val="1"/>
        </w:numPr>
      </w:pPr>
      <w:r>
        <w:t>Con respecto a los mandos medios de la compañía, ¿como ve su desempeño general?</w:t>
      </w:r>
    </w:p>
    <w:p w:rsidR="00A40385" w:rsidRDefault="00A40385" w:rsidP="00A40385">
      <w:pPr>
        <w:ind w:left="360"/>
      </w:pPr>
      <w:r>
        <w:t xml:space="preserve">Cuando ingrese a la empresa me encontré con una situación de reestructuración importante ya que habían sido </w:t>
      </w:r>
      <w:r w:rsidR="00456A37">
        <w:t xml:space="preserve">removidos todos los jefes de sectores y </w:t>
      </w:r>
      <w:r w:rsidR="000E5434">
        <w:t>teníamos que armar la estructura de nuevo. Con el área de producción paso lo mismo, los actuales supervisores (que son tres) no tienen mas de 2 años en el puesto, y algunos tienen también esa antigüedad en la compañía. Con respecto a los encargados la situación en similar. Todavía tenemos que trabajar mucho</w:t>
      </w:r>
    </w:p>
    <w:p w:rsidR="000E5434" w:rsidRDefault="000E5434" w:rsidP="000E5434">
      <w:pPr>
        <w:pStyle w:val="Prrafodelista"/>
        <w:numPr>
          <w:ilvl w:val="0"/>
          <w:numId w:val="1"/>
        </w:numPr>
      </w:pPr>
      <w:proofErr w:type="gramStart"/>
      <w:r>
        <w:t>¿ Cuales</w:t>
      </w:r>
      <w:proofErr w:type="gramEnd"/>
      <w:r>
        <w:t xml:space="preserve"> han sido las acciones para ayudar a los mandos medios a adaptarse a la nueva posición en la que se encontraban?</w:t>
      </w:r>
    </w:p>
    <w:p w:rsidR="000E5434" w:rsidRDefault="006967E3" w:rsidP="000E5434">
      <w:pPr>
        <w:ind w:left="360"/>
      </w:pPr>
      <w:r>
        <w:t>Básicamente</w:t>
      </w:r>
      <w:r w:rsidR="000E5434">
        <w:t xml:space="preserve"> se trabajó en dos aspectos bien diferenciados. Con respecto a las competencias no tenían grandes dificultades ya que todos o tenían experiencia en la empresa en los puestos que ahora dirigen o venían de empresa de la competencia. Tuvimos si grandes inconvenientes con las competencias de gestión que consideramos fundamentales para el desempeño diario de los mandos medios y para el cumplimiento de sus objetivos. </w:t>
      </w:r>
    </w:p>
    <w:p w:rsidR="000E5434" w:rsidRDefault="006967E3" w:rsidP="000E5434">
      <w:pPr>
        <w:ind w:left="360"/>
      </w:pPr>
      <w:r>
        <w:t>Básicamente</w:t>
      </w:r>
      <w:r w:rsidR="000E5434">
        <w:t xml:space="preserve"> en lo que respecto al desarrollo de competencias </w:t>
      </w:r>
      <w:proofErr w:type="spellStart"/>
      <w:r w:rsidR="000E5434">
        <w:t>actutidinales</w:t>
      </w:r>
      <w:proofErr w:type="spellEnd"/>
      <w:r w:rsidR="000E5434">
        <w:t xml:space="preserve">, trabajamos con dos acciones, capacitación y entrenamiento a través de </w:t>
      </w:r>
      <w:proofErr w:type="spellStart"/>
      <w:r w:rsidR="000E5434">
        <w:t>coaching</w:t>
      </w:r>
      <w:proofErr w:type="spellEnd"/>
      <w:r w:rsidR="000E5434">
        <w:t>.</w:t>
      </w:r>
    </w:p>
    <w:p w:rsidR="00C9606F" w:rsidRDefault="00B93852" w:rsidP="00C9606F">
      <w:pPr>
        <w:pStyle w:val="Prrafodelista"/>
        <w:numPr>
          <w:ilvl w:val="0"/>
          <w:numId w:val="1"/>
        </w:numPr>
      </w:pPr>
      <w:r>
        <w:t>¿Las capacitaciones implementadas fueron parte de un plan de capacitación o se dieron de acuerdo a como surgieron las necesidades?</w:t>
      </w:r>
    </w:p>
    <w:p w:rsidR="00B93852" w:rsidRDefault="00B93852" w:rsidP="00B93852">
      <w:pPr>
        <w:ind w:left="360"/>
      </w:pPr>
      <w:r>
        <w:t xml:space="preserve">Lo primero que planteamos fue darles soporte en competencias técnicas como por ejemplo capacitación en PC, también implementamos varios </w:t>
      </w:r>
      <w:r w:rsidR="006967E3">
        <w:t>módulos</w:t>
      </w:r>
      <w:r>
        <w:t xml:space="preserve"> de normas de calidad, y normas de seguridad e higiene</w:t>
      </w:r>
    </w:p>
    <w:p w:rsidR="00FA3E25" w:rsidRDefault="00FA3E25" w:rsidP="00B93852">
      <w:pPr>
        <w:ind w:left="360"/>
      </w:pPr>
    </w:p>
    <w:p w:rsidR="00B93852" w:rsidRDefault="00B93852" w:rsidP="008F23CA">
      <w:pPr>
        <w:ind w:left="360"/>
      </w:pPr>
      <w:r>
        <w:t xml:space="preserve">Una vez que nos aseguramos que tenían incorporados </w:t>
      </w:r>
      <w:r w:rsidR="006967E3">
        <w:t>mínimamente</w:t>
      </w:r>
      <w:r>
        <w:t xml:space="preserve"> estos conceptos, comenzamos a desarrollar competencias de gestión, para eso capacitamos a mandos medios en </w:t>
      </w:r>
      <w:r w:rsidR="000A0916">
        <w:t>módulos</w:t>
      </w:r>
      <w:r>
        <w:t xml:space="preserve"> como liderazgo, comunicación, trabajo en equipo, y negociación. Todas estas capacitaciones se dieron durante todo el 2008 y 2009. </w:t>
      </w:r>
    </w:p>
    <w:p w:rsidR="00B93852" w:rsidRDefault="00B93852" w:rsidP="00B93852">
      <w:pPr>
        <w:pStyle w:val="Prrafodelista"/>
        <w:numPr>
          <w:ilvl w:val="0"/>
          <w:numId w:val="1"/>
        </w:numPr>
      </w:pPr>
      <w:r>
        <w:t>¿considera que conocen el potencial de todos sus actuales mandos medios?</w:t>
      </w:r>
    </w:p>
    <w:p w:rsidR="00B93852" w:rsidRDefault="00B93852" w:rsidP="00B93852">
      <w:pPr>
        <w:ind w:left="360"/>
      </w:pPr>
      <w:r>
        <w:t xml:space="preserve">Para ser sincero con respecto a este tema la empresa no ha trabajado mucho todavía estamos en un nivel anterior tratando de darles una base </w:t>
      </w:r>
      <w:r w:rsidR="003A0637">
        <w:t>mínima</w:t>
      </w:r>
      <w:r>
        <w:t xml:space="preserve"> de competencias que a nuestro modo de ver son fundamentales. Sabemos que la evaluación de potencial es fundamental, pero hasta ahora no se ha hecho nada</w:t>
      </w:r>
      <w:r w:rsidR="002410E7">
        <w:t>, hay que trabajar en cuadros de reemplazos y comenzar a formar a los líderes de sector.</w:t>
      </w:r>
    </w:p>
    <w:p w:rsidR="00B93852" w:rsidRDefault="00B93852" w:rsidP="00B93852">
      <w:pPr>
        <w:pStyle w:val="Prrafodelista"/>
        <w:numPr>
          <w:ilvl w:val="0"/>
          <w:numId w:val="1"/>
        </w:numPr>
      </w:pPr>
      <w:r>
        <w:t>¿Con respecto a las competencias que tienen como genéricas para los mandos medios cual considera que son las mas importantes y en las que si o si tienen que tener un buen nivel?</w:t>
      </w:r>
    </w:p>
    <w:p w:rsidR="00B93852" w:rsidRDefault="00B93852" w:rsidP="00B93852">
      <w:pPr>
        <w:ind w:left="360"/>
      </w:pPr>
      <w:r>
        <w:t xml:space="preserve">Sin duda en las competencias de liderazgo y gestión de </w:t>
      </w:r>
      <w:proofErr w:type="spellStart"/>
      <w:r>
        <w:t>rr</w:t>
      </w:r>
      <w:proofErr w:type="spellEnd"/>
      <w:r>
        <w:t xml:space="preserve"> </w:t>
      </w:r>
      <w:proofErr w:type="spellStart"/>
      <w:r>
        <w:t>hh</w:t>
      </w:r>
      <w:proofErr w:type="spellEnd"/>
      <w:r>
        <w:t xml:space="preserve">, comunicación, organización y planificación y </w:t>
      </w:r>
      <w:proofErr w:type="spellStart"/>
      <w:r>
        <w:t>proactividad</w:t>
      </w:r>
      <w:proofErr w:type="spellEnd"/>
      <w:r>
        <w:t xml:space="preserve">. Esas considero que son las competencias que la empresa tiene como fundamentales para el desempeño de un buen mando medio. </w:t>
      </w:r>
    </w:p>
    <w:p w:rsidR="00CB6710" w:rsidRDefault="00CB6710" w:rsidP="00CB6710">
      <w:pPr>
        <w:pStyle w:val="Prrafodelista"/>
        <w:numPr>
          <w:ilvl w:val="0"/>
          <w:numId w:val="1"/>
        </w:numPr>
      </w:pPr>
      <w:r>
        <w:t xml:space="preserve">Hablando de comunicación </w:t>
      </w:r>
      <w:r w:rsidR="006967E3">
        <w:t>¿cómo</w:t>
      </w:r>
      <w:r>
        <w:t xml:space="preserve"> ve la misma en la empresa?</w:t>
      </w:r>
    </w:p>
    <w:p w:rsidR="00CB6710" w:rsidRDefault="00CB6710" w:rsidP="00CB6710">
      <w:pPr>
        <w:ind w:left="360"/>
      </w:pPr>
      <w:r>
        <w:t>La compañía corporativamente tiene un buen sistema de comunicación tanto formal como informal. Considero instrumentos formales a las carteleras actualizadas cada 15 días, donde se ponen las secciones de noticias corporativas y de la planta, sociales (cumpleaños, clasificados, nacimientos) y comunicados importantes. Estas carteleras han tenido un buen resultado con respecto a los colaboradores en g</w:t>
      </w:r>
      <w:r w:rsidR="006967E3">
        <w:t>ene</w:t>
      </w:r>
      <w:r>
        <w:t xml:space="preserve">ral, pero con respecto a los mandos medios, no creo que esto sea </w:t>
      </w:r>
      <w:r w:rsidR="006967E3">
        <w:t>así</w:t>
      </w:r>
      <w:r>
        <w:t>, se fehacientemente que algunos no las leen.</w:t>
      </w:r>
    </w:p>
    <w:p w:rsidR="00CB6710" w:rsidRDefault="00CB6710" w:rsidP="00CB6710">
      <w:pPr>
        <w:ind w:left="360"/>
      </w:pPr>
      <w:r>
        <w:t xml:space="preserve">Otro de los instrumentos formales de comunicación es la intranet, pero la mayoría del personal no tiene acceso a esta. Solo los analistas, administrativos, encargados y jefes. </w:t>
      </w:r>
    </w:p>
    <w:p w:rsidR="00CB6710" w:rsidRDefault="00CB6710" w:rsidP="00CB6710">
      <w:pPr>
        <w:ind w:left="360"/>
      </w:pPr>
      <w:r>
        <w:t xml:space="preserve">La verdad es que muchos de nuestros encargados no tienen acceso a una computadora, simplemente porque no la saben usar o porque ni </w:t>
      </w:r>
      <w:r w:rsidR="006967E3">
        <w:t>siquiera</w:t>
      </w:r>
      <w:r>
        <w:t xml:space="preserve"> lo intentan. La intranet no creo que sea en definitiva un instrumento de comunicación para mandos medios. </w:t>
      </w:r>
    </w:p>
    <w:p w:rsidR="00CB6710" w:rsidRDefault="00CB6710" w:rsidP="00CB6710">
      <w:pPr>
        <w:ind w:left="360"/>
      </w:pPr>
      <w:r>
        <w:t xml:space="preserve">También tenemos los instrumentos informales de comunicación que a mi modo de ver son los que mas se usan. El rumor es moneda corriente de la empresa, muchas de las novedades a nivel corporativo las saben antes los colaboradores que los mismos encargados y supervisores. </w:t>
      </w:r>
    </w:p>
    <w:p w:rsidR="003869BB" w:rsidRDefault="003869BB" w:rsidP="00CB6710">
      <w:pPr>
        <w:ind w:left="360"/>
      </w:pPr>
      <w:r>
        <w:t xml:space="preserve">Estamos trabajando muchísimo en este aspecto, tratamos de realizar talleres para sacar dudas y bajar políticas o  normas que la empresa cree son </w:t>
      </w:r>
      <w:r w:rsidR="006967E3">
        <w:t>imprescindibles</w:t>
      </w:r>
      <w:r>
        <w:t xml:space="preserve"> para el desempeño de su función. </w:t>
      </w:r>
    </w:p>
    <w:p w:rsidR="003869BB" w:rsidRDefault="003869BB" w:rsidP="00CB6710">
      <w:pPr>
        <w:ind w:left="360"/>
      </w:pPr>
    </w:p>
    <w:p w:rsidR="00D21E65" w:rsidRDefault="00D21E65" w:rsidP="00CB6710">
      <w:pPr>
        <w:ind w:left="360"/>
      </w:pPr>
    </w:p>
    <w:p w:rsidR="00CF0539" w:rsidRDefault="003869BB" w:rsidP="00CB6710">
      <w:pPr>
        <w:ind w:left="360"/>
      </w:pPr>
      <w:r>
        <w:t xml:space="preserve">La gran mayoría de los encargados y supervisores manejan el mail, es su principal fuente de comunicación es </w:t>
      </w:r>
      <w:r w:rsidR="006967E3">
        <w:t>así</w:t>
      </w:r>
      <w:r>
        <w:t xml:space="preserve"> como se enteran de la gran mayoría de novedades. </w:t>
      </w:r>
    </w:p>
    <w:p w:rsidR="00CF0539" w:rsidRDefault="00CF0539" w:rsidP="00CB6710">
      <w:pPr>
        <w:ind w:left="360"/>
      </w:pPr>
      <w:r>
        <w:t xml:space="preserve">Estamos al tanto de que el sector productivo realiza reuniones semanales, pero básicamente es entre los jefes, no </w:t>
      </w:r>
      <w:proofErr w:type="spellStart"/>
      <w:r>
        <w:t>asi</w:t>
      </w:r>
      <w:proofErr w:type="spellEnd"/>
      <w:r>
        <w:t xml:space="preserve"> con los encargados y supervisores.</w:t>
      </w:r>
    </w:p>
    <w:p w:rsidR="000A0916" w:rsidRDefault="002410E7" w:rsidP="000A0916">
      <w:pPr>
        <w:pStyle w:val="Prrafodelista"/>
        <w:numPr>
          <w:ilvl w:val="0"/>
          <w:numId w:val="1"/>
        </w:numPr>
      </w:pPr>
      <w:r>
        <w:t xml:space="preserve">¿Podría definirnos mínimamente cuales son las funciones fundamentales </w:t>
      </w:r>
      <w:r w:rsidR="008F23CA">
        <w:t xml:space="preserve">definidas </w:t>
      </w:r>
      <w:r>
        <w:t>de un supervisor  encargado de Estancias del Sur</w:t>
      </w:r>
      <w:r w:rsidR="000A0916">
        <w:t>?</w:t>
      </w:r>
    </w:p>
    <w:p w:rsidR="008F23CA" w:rsidRDefault="008F23CA" w:rsidP="008F23CA">
      <w:pPr>
        <w:ind w:left="360"/>
      </w:pPr>
      <w:r>
        <w:t xml:space="preserve">Me parece importante realizar la distinción entre un supervisor/ encargado y un líder, los cuales también tiene la empresa. El supervisor es </w:t>
      </w:r>
      <w:proofErr w:type="gramStart"/>
      <w:r>
        <w:t xml:space="preserve">el </w:t>
      </w:r>
      <w:r w:rsidR="006967E3">
        <w:t>última</w:t>
      </w:r>
      <w:proofErr w:type="gramEnd"/>
      <w:r>
        <w:t xml:space="preserve"> responsable de dirigir las operaciones de su sector, controlando procesos, y resultados, cumpliendo con los objetivos de producción que le detallan diariamente. Es importante también que tengan un conocimiento </w:t>
      </w:r>
      <w:proofErr w:type="spellStart"/>
      <w:r>
        <w:t>gral</w:t>
      </w:r>
      <w:proofErr w:type="spellEnd"/>
      <w:r>
        <w:t xml:space="preserve"> de las normas de la compañía y garanticen su cumplimiento en el sector.  Sobre todo en lo que respecta a las normas de seguridad al momento de realizar los trabajos. </w:t>
      </w:r>
    </w:p>
    <w:p w:rsidR="008F23CA" w:rsidRDefault="008F23CA" w:rsidP="008F23CA">
      <w:pPr>
        <w:ind w:left="360"/>
      </w:pPr>
      <w:r>
        <w:t xml:space="preserve">Otra responsabilidad importante es la de entrenar a sus nuevos colaboradores cuando entran a su sector, sea a </w:t>
      </w:r>
      <w:r w:rsidR="00FE77E2">
        <w:t>través</w:t>
      </w:r>
      <w:r>
        <w:t xml:space="preserve"> de el mismo o de algún mentor que el designe.</w:t>
      </w:r>
    </w:p>
    <w:p w:rsidR="008F23CA" w:rsidRDefault="008F23CA" w:rsidP="008F23CA">
      <w:pPr>
        <w:ind w:left="360"/>
      </w:pPr>
      <w:r>
        <w:t>Es el responsable de asegurar la disciplina y el orde</w:t>
      </w:r>
      <w:r w:rsidR="00FE77E2">
        <w:t>n</w:t>
      </w:r>
      <w:r>
        <w:t>, limpieza del sector. Considero que las condiciones del área de trabajo es su entera responsabilidad.</w:t>
      </w:r>
    </w:p>
    <w:p w:rsidR="00CC5330" w:rsidRDefault="00CC5330" w:rsidP="008F23CA">
      <w:pPr>
        <w:ind w:left="360"/>
      </w:pPr>
      <w:r>
        <w:t xml:space="preserve">Gestionar la evaluación de desempeño de sus colaboradores es otra de sus importantes funciones. Esta evaluación es diaria (observación y acompañamiento) y también esta la evaluación formal anual. </w:t>
      </w:r>
    </w:p>
    <w:p w:rsidR="00FE77E2" w:rsidRDefault="00C0625D" w:rsidP="00D21E65">
      <w:pPr>
        <w:ind w:left="360"/>
      </w:pPr>
      <w:r>
        <w:t xml:space="preserve">La comunicación es fundamental para el cumplimiento de cada una de estas funciones, todo encargado y supervisor debe ser un buen comunicador. </w:t>
      </w:r>
    </w:p>
    <w:p w:rsidR="008F23CA" w:rsidRDefault="00FE77E2" w:rsidP="00CB6710">
      <w:pPr>
        <w:ind w:left="360"/>
      </w:pPr>
      <w:r>
        <w:t xml:space="preserve">Por último sostenemos que la función de proponer acciones de mejora para su personal no debe dejar de cumplirse, </w:t>
      </w:r>
      <w:r w:rsidR="006967E3">
        <w:t>así</w:t>
      </w:r>
      <w:r>
        <w:t xml:space="preserve"> como los cambios de categorías y las desvinculaciones. </w:t>
      </w:r>
    </w:p>
    <w:p w:rsidR="003A0637" w:rsidRDefault="003A0637" w:rsidP="003A0637">
      <w:pPr>
        <w:pStyle w:val="Prrafodelista"/>
        <w:numPr>
          <w:ilvl w:val="0"/>
          <w:numId w:val="1"/>
        </w:numPr>
      </w:pPr>
      <w:r>
        <w:t>¿Considera que los mandos medios se interesan en su propio crecimiento y en el de su gente?</w:t>
      </w:r>
    </w:p>
    <w:p w:rsidR="003A0637" w:rsidRDefault="003A0637" w:rsidP="003A0637">
      <w:pPr>
        <w:ind w:left="360"/>
      </w:pPr>
      <w:r>
        <w:t xml:space="preserve">Es difícil generalizar, pero veo que muchos de ellos se sienten conformes con lo que consiguieron hasta el momento y no ven en su perspectiva un futuro crecimiento. Esto sin duda es muy importante y preocupante. Con respecto a la gente de cada sector pasa lo mismo, aun tienen la idea que si forman a alguien como segundo corren el riego de perder su fuente de trabajo, es muy difícil cambiarles esta concepción. </w:t>
      </w:r>
    </w:p>
    <w:p w:rsidR="003A0637" w:rsidRDefault="003A0637" w:rsidP="003A0637">
      <w:pPr>
        <w:ind w:left="360"/>
      </w:pPr>
    </w:p>
    <w:p w:rsidR="002410E7" w:rsidRDefault="002410E7" w:rsidP="002A1D30">
      <w:pPr>
        <w:ind w:left="360"/>
      </w:pPr>
    </w:p>
    <w:p w:rsidR="00B93852" w:rsidRDefault="00B93852" w:rsidP="00B93852">
      <w:pPr>
        <w:ind w:left="360"/>
      </w:pPr>
    </w:p>
    <w:p w:rsidR="00337D93" w:rsidRDefault="00337D93" w:rsidP="00A64CA7">
      <w:pPr>
        <w:spacing w:after="0" w:line="240" w:lineRule="atLeast"/>
        <w:ind w:left="357"/>
      </w:pPr>
    </w:p>
    <w:p w:rsidR="00337D93" w:rsidRDefault="00A64CA7" w:rsidP="00A64CA7">
      <w:pPr>
        <w:spacing w:after="0" w:line="240" w:lineRule="atLeast"/>
        <w:ind w:left="357"/>
      </w:pPr>
      <w:r>
        <w:t xml:space="preserve">Entrevista grupal </w:t>
      </w:r>
    </w:p>
    <w:p w:rsidR="00337D93" w:rsidRDefault="00337D93" w:rsidP="00A64CA7">
      <w:pPr>
        <w:spacing w:after="0" w:line="240" w:lineRule="atLeast"/>
        <w:ind w:left="357"/>
      </w:pPr>
    </w:p>
    <w:p w:rsidR="00A64CA7" w:rsidRDefault="00337D93" w:rsidP="00A64CA7">
      <w:pPr>
        <w:spacing w:after="0" w:line="240" w:lineRule="atLeast"/>
        <w:ind w:left="357"/>
      </w:pPr>
      <w:r>
        <w:t>R</w:t>
      </w:r>
      <w:r w:rsidR="00A64CA7">
        <w:t xml:space="preserve">ealizada al grupo de supervisores de ciclo 1, ciclo 2, ciclo 3. </w:t>
      </w:r>
    </w:p>
    <w:p w:rsidR="000F5BBD" w:rsidRDefault="000F5BBD" w:rsidP="00A64CA7">
      <w:pPr>
        <w:spacing w:after="0" w:line="240" w:lineRule="atLeast"/>
        <w:ind w:left="357"/>
      </w:pPr>
    </w:p>
    <w:p w:rsidR="00260569" w:rsidRDefault="00260569" w:rsidP="00260569">
      <w:pPr>
        <w:spacing w:after="0" w:line="240" w:lineRule="atLeast"/>
        <w:ind w:left="357"/>
      </w:pPr>
      <w:proofErr w:type="spellStart"/>
      <w:r>
        <w:t>Raul</w:t>
      </w:r>
      <w:proofErr w:type="spellEnd"/>
      <w:r>
        <w:t xml:space="preserve"> Ponce supervisor ciclo </w:t>
      </w:r>
      <w:proofErr w:type="gramStart"/>
      <w:r>
        <w:t>1  :</w:t>
      </w:r>
      <w:proofErr w:type="gramEnd"/>
      <w:r>
        <w:t xml:space="preserve"> 4  años de antigüedad en la empresa, 2 años en el puesto de supervisor</w:t>
      </w:r>
    </w:p>
    <w:p w:rsidR="00960AFB" w:rsidRDefault="00960AFB" w:rsidP="00260569">
      <w:pPr>
        <w:spacing w:after="0" w:line="240" w:lineRule="atLeast"/>
        <w:ind w:left="357"/>
      </w:pPr>
    </w:p>
    <w:p w:rsidR="00A64CA7" w:rsidRDefault="00A64CA7" w:rsidP="00A64CA7">
      <w:pPr>
        <w:spacing w:after="0" w:line="240" w:lineRule="atLeast"/>
        <w:ind w:left="357"/>
      </w:pPr>
      <w:r>
        <w:t xml:space="preserve">Sergio Brest </w:t>
      </w:r>
      <w:r w:rsidR="00260569">
        <w:t xml:space="preserve"> supervisor de ciclo 2: 12 años en la empresa, comenzó como encargado de empaque (un sector de desposte), luego de 3 años paso como supervisor de desposte. Hace 2 años quedo como supervisor de todo el ciclo 2. </w:t>
      </w:r>
    </w:p>
    <w:p w:rsidR="00960AFB" w:rsidRDefault="00960AFB" w:rsidP="00A64CA7">
      <w:pPr>
        <w:spacing w:after="0" w:line="240" w:lineRule="atLeast"/>
        <w:ind w:left="357"/>
      </w:pPr>
    </w:p>
    <w:p w:rsidR="00260569" w:rsidRDefault="00260569" w:rsidP="00260569">
      <w:pPr>
        <w:spacing w:after="0" w:line="240" w:lineRule="atLeast"/>
        <w:ind w:left="330"/>
      </w:pPr>
      <w:r>
        <w:t xml:space="preserve">Mario </w:t>
      </w:r>
      <w:r w:rsidR="006967E3">
        <w:t>Cáceres</w:t>
      </w:r>
      <w:r>
        <w:t xml:space="preserve"> supervisor ciclo 3: comenzó hace 14 años en la empresa como operador de empaque secundario, luego de 11 años comenzó como encargado de empaque secundario, y hace 6 meses esta cubriendo la posición de supervisor de ciclo 3. </w:t>
      </w:r>
    </w:p>
    <w:p w:rsidR="00260569" w:rsidRDefault="00260569" w:rsidP="00260569">
      <w:pPr>
        <w:spacing w:after="0" w:line="240" w:lineRule="atLeast"/>
        <w:ind w:left="330"/>
      </w:pPr>
    </w:p>
    <w:p w:rsidR="00260569" w:rsidRDefault="006967E3" w:rsidP="00260569">
      <w:pPr>
        <w:pStyle w:val="Prrafodelista"/>
        <w:numPr>
          <w:ilvl w:val="0"/>
          <w:numId w:val="2"/>
        </w:numPr>
        <w:spacing w:after="0" w:line="240" w:lineRule="atLeast"/>
      </w:pPr>
      <w:r>
        <w:t>¿</w:t>
      </w:r>
      <w:proofErr w:type="spellStart"/>
      <w:r w:rsidR="00260569">
        <w:t>Como</w:t>
      </w:r>
      <w:proofErr w:type="spellEnd"/>
      <w:r w:rsidR="00260569">
        <w:t xml:space="preserve"> consideran la comunicación en Estancias del Sur a partir de la nueva gestión?</w:t>
      </w:r>
    </w:p>
    <w:p w:rsidR="00C47A85" w:rsidRDefault="00C47A85" w:rsidP="00260569">
      <w:pPr>
        <w:spacing w:after="0" w:line="240" w:lineRule="atLeast"/>
        <w:ind w:left="330"/>
      </w:pPr>
      <w:r>
        <w:t xml:space="preserve">SB La comunicación formal de la planta considero que es clara, muy informal pero que lo que hay que comunicar se comunica en el momento que se debe. </w:t>
      </w:r>
      <w:r w:rsidR="00994BF8">
        <w:t xml:space="preserve"> Solo en el caso de planeamiento de la producción nos manejamos siempre a través de mails o planillas, la comunicación es formal.</w:t>
      </w:r>
    </w:p>
    <w:p w:rsidR="00C47A85" w:rsidRDefault="00C47A85" w:rsidP="00260569">
      <w:pPr>
        <w:spacing w:after="0" w:line="240" w:lineRule="atLeast"/>
        <w:ind w:left="330"/>
      </w:pPr>
      <w:r>
        <w:t xml:space="preserve"> Sin embargo también pienso que corporativamente no se nos informa de muchas cosas, o se nos informa tarde. </w:t>
      </w:r>
    </w:p>
    <w:p w:rsidR="00C47A85" w:rsidRDefault="00C47A85" w:rsidP="00260569">
      <w:pPr>
        <w:spacing w:after="0" w:line="240" w:lineRule="atLeast"/>
        <w:ind w:left="330"/>
      </w:pPr>
    </w:p>
    <w:p w:rsidR="00C47A85" w:rsidRDefault="00C47A85" w:rsidP="00260569">
      <w:pPr>
        <w:spacing w:after="0" w:line="240" w:lineRule="atLeast"/>
        <w:ind w:left="330"/>
      </w:pPr>
      <w:r>
        <w:t>RP: Si, pero si tenemos que decir la verdad la comunicación es buena y ha cambiado muchísimo con esta nueva gestión-</w:t>
      </w:r>
      <w:r w:rsidR="000D48AD">
        <w:t xml:space="preserve"> El instrumento que mas se usa para comunicar el </w:t>
      </w:r>
      <w:proofErr w:type="spellStart"/>
      <w:r w:rsidR="000D48AD">
        <w:t>el</w:t>
      </w:r>
      <w:proofErr w:type="spellEnd"/>
      <w:r w:rsidR="000D48AD">
        <w:t xml:space="preserve"> mail laboral, además están </w:t>
      </w:r>
      <w:r w:rsidR="00C576F4">
        <w:t>las carteleras, la gente las ve, conoce las noticias y le dan bola a los comunicados.</w:t>
      </w:r>
    </w:p>
    <w:p w:rsidR="00C47A85" w:rsidRDefault="00C47A85" w:rsidP="00260569">
      <w:pPr>
        <w:spacing w:after="0" w:line="240" w:lineRule="atLeast"/>
        <w:ind w:left="330"/>
      </w:pPr>
    </w:p>
    <w:p w:rsidR="00994BF8" w:rsidRDefault="00994BF8" w:rsidP="00994BF8">
      <w:pPr>
        <w:pStyle w:val="Prrafodelista"/>
        <w:numPr>
          <w:ilvl w:val="0"/>
          <w:numId w:val="2"/>
        </w:numPr>
        <w:spacing w:after="0" w:line="240" w:lineRule="atLeast"/>
      </w:pPr>
      <w:r>
        <w:t>Como se da la comunicación con el jefe de producción</w:t>
      </w:r>
      <w:proofErr w:type="gramStart"/>
      <w:r>
        <w:t>?</w:t>
      </w:r>
      <w:proofErr w:type="gramEnd"/>
    </w:p>
    <w:p w:rsidR="00994BF8" w:rsidRDefault="00994BF8" w:rsidP="00994BF8">
      <w:pPr>
        <w:pStyle w:val="Prrafodelista"/>
        <w:spacing w:after="0" w:line="240" w:lineRule="atLeast"/>
        <w:ind w:left="690"/>
      </w:pPr>
    </w:p>
    <w:p w:rsidR="00260569" w:rsidRDefault="007B36CF" w:rsidP="00260569">
      <w:pPr>
        <w:spacing w:after="0" w:line="240" w:lineRule="atLeast"/>
        <w:ind w:left="330"/>
      </w:pPr>
      <w:r>
        <w:t>RP: c</w:t>
      </w:r>
      <w:r w:rsidR="00260569">
        <w:t xml:space="preserve">on el jefe de producción desde hace dos años, la comunicación es muy fluida y directa. Al bajarnos una directiva, luego de pedirnos que la implementemos sondea la información con nuestros encargados para asesorarse que estén también al tanto, y de que la comunicación también es buena de nuestra parte con ellos. </w:t>
      </w:r>
    </w:p>
    <w:p w:rsidR="00260569" w:rsidRDefault="00260569" w:rsidP="00260569">
      <w:pPr>
        <w:spacing w:after="0" w:line="240" w:lineRule="atLeast"/>
        <w:ind w:left="330"/>
      </w:pPr>
      <w:r>
        <w:t xml:space="preserve">SB en la anterior gestión nosotros participábamos de las reuniones con jefes y gerentes, pero considero que es mas clara la comunicación si viene de un solo </w:t>
      </w:r>
      <w:proofErr w:type="spellStart"/>
      <w:r>
        <w:t>intelocutor</w:t>
      </w:r>
      <w:proofErr w:type="spellEnd"/>
      <w:r>
        <w:t xml:space="preserve">, lo que quiero decir es que prefiero que sea el jefe de producción quien asista a estas reuniones y luego nos baje la </w:t>
      </w:r>
      <w:proofErr w:type="spellStart"/>
      <w:r>
        <w:t>info</w:t>
      </w:r>
      <w:proofErr w:type="spellEnd"/>
      <w:r>
        <w:t xml:space="preserve"> a nosotros. </w:t>
      </w:r>
    </w:p>
    <w:p w:rsidR="00C47A85" w:rsidRDefault="00C47A85" w:rsidP="00260569">
      <w:pPr>
        <w:spacing w:after="0" w:line="240" w:lineRule="atLeast"/>
        <w:ind w:left="330"/>
      </w:pPr>
      <w:r>
        <w:t xml:space="preserve">MC, Si aunque la verdad es que tampoco tenemos reuniones entre supervisores, el jefe de producción siempre se reúne con cada uno para asegurarse de bajar alguna  </w:t>
      </w:r>
      <w:proofErr w:type="spellStart"/>
      <w:r>
        <w:t>info</w:t>
      </w:r>
      <w:proofErr w:type="spellEnd"/>
      <w:r>
        <w:t xml:space="preserve"> que es necesaria. </w:t>
      </w:r>
    </w:p>
    <w:p w:rsidR="00C47A85" w:rsidRDefault="00C47A85" w:rsidP="00260569">
      <w:pPr>
        <w:spacing w:after="0" w:line="240" w:lineRule="atLeast"/>
        <w:ind w:left="330"/>
      </w:pPr>
      <w:r>
        <w:t xml:space="preserve">SB: considero que la comunicación en producción es muy buena, directa y clara, aunque muy informal. No considero por esto que haya muchos ruidos ni interferencias en la comunicación. </w:t>
      </w:r>
    </w:p>
    <w:p w:rsidR="00C47A85" w:rsidRDefault="00C47A85" w:rsidP="00260569">
      <w:pPr>
        <w:spacing w:after="0" w:line="240" w:lineRule="atLeast"/>
        <w:ind w:left="330"/>
      </w:pPr>
    </w:p>
    <w:p w:rsidR="00994BF8" w:rsidRDefault="00994BF8" w:rsidP="00994BF8">
      <w:pPr>
        <w:pStyle w:val="Prrafodelista"/>
        <w:numPr>
          <w:ilvl w:val="0"/>
          <w:numId w:val="2"/>
        </w:numPr>
        <w:spacing w:after="0" w:line="240" w:lineRule="atLeast"/>
      </w:pPr>
      <w:r>
        <w:t xml:space="preserve">Como manejan la </w:t>
      </w:r>
      <w:r w:rsidR="00967770">
        <w:t>comunicación con cada uno de sus colaboradores</w:t>
      </w:r>
      <w:proofErr w:type="gramStart"/>
      <w:r w:rsidR="00967770">
        <w:t>?</w:t>
      </w:r>
      <w:proofErr w:type="gramEnd"/>
    </w:p>
    <w:p w:rsidR="00967770" w:rsidRDefault="00967770" w:rsidP="00967770">
      <w:pPr>
        <w:spacing w:after="0" w:line="240" w:lineRule="atLeast"/>
        <w:ind w:left="330"/>
      </w:pPr>
    </w:p>
    <w:p w:rsidR="00E90615" w:rsidRDefault="00967770" w:rsidP="00967770">
      <w:pPr>
        <w:spacing w:after="0" w:line="240" w:lineRule="atLeast"/>
        <w:ind w:left="330"/>
      </w:pPr>
      <w:r>
        <w:t>MC en  mi caso, yo tengo dos encargados, uno de carga exportación y uno de carga consumo. Trato de comunicarles todo lo que a mi se me comunica, para que lo bajen a la gente, pero muchas veces me encuentro con que las cosas no se informan, por razones de tiempo o de simple olvido.</w:t>
      </w:r>
    </w:p>
    <w:p w:rsidR="00E90615" w:rsidRDefault="00E90615" w:rsidP="00967770">
      <w:pPr>
        <w:spacing w:after="0" w:line="240" w:lineRule="atLeast"/>
        <w:ind w:left="330"/>
      </w:pPr>
    </w:p>
    <w:p w:rsidR="00967770" w:rsidRDefault="00967770" w:rsidP="00967770">
      <w:pPr>
        <w:spacing w:after="0" w:line="240" w:lineRule="atLeast"/>
        <w:ind w:left="330"/>
      </w:pPr>
      <w:r>
        <w:t xml:space="preserve"> Otro gran problema con el tema de los encargados y ciertas comunicaciones es que estos han sido amigos y compañeros de los operarios, por lo que muchas veces la </w:t>
      </w:r>
      <w:proofErr w:type="spellStart"/>
      <w:r>
        <w:t>info</w:t>
      </w:r>
      <w:proofErr w:type="spellEnd"/>
      <w:r>
        <w:t xml:space="preserve"> se filtra. Lo mismo pasa con la bajada de normas y políticas, se les hacen muy difícil hacerlas entender a la gente y hacerlas cumplir.</w:t>
      </w:r>
    </w:p>
    <w:p w:rsidR="007635AB" w:rsidRDefault="007635AB" w:rsidP="00967770">
      <w:pPr>
        <w:spacing w:after="0" w:line="240" w:lineRule="atLeast"/>
        <w:ind w:left="330"/>
      </w:pPr>
    </w:p>
    <w:p w:rsidR="007635AB" w:rsidRDefault="007635AB" w:rsidP="00967770">
      <w:pPr>
        <w:spacing w:after="0" w:line="240" w:lineRule="atLeast"/>
        <w:ind w:left="330"/>
      </w:pPr>
      <w:r>
        <w:t xml:space="preserve">RP: en mi caso también me </w:t>
      </w:r>
      <w:r w:rsidR="00D42810">
        <w:t>reúno</w:t>
      </w:r>
      <w:r>
        <w:t xml:space="preserve"> diariamente con los encargados pa</w:t>
      </w:r>
      <w:r w:rsidR="00D42810">
        <w:t>ra indagar como les fue en el dí</w:t>
      </w:r>
      <w:r>
        <w:t xml:space="preserve">a y </w:t>
      </w:r>
      <w:r w:rsidR="00D42810">
        <w:t>programar el dí</w:t>
      </w:r>
      <w:r>
        <w:t xml:space="preserve">a siguiente. Lo hacemos siempre al finalizar la jornada. Ciclo 2 </w:t>
      </w:r>
      <w:r w:rsidR="00D42810">
        <w:t>también</w:t>
      </w:r>
      <w:r>
        <w:t xml:space="preserve"> lo hace.</w:t>
      </w:r>
    </w:p>
    <w:p w:rsidR="00A87C22" w:rsidRDefault="00A87C22" w:rsidP="00967770">
      <w:pPr>
        <w:spacing w:after="0" w:line="240" w:lineRule="atLeast"/>
        <w:ind w:left="330"/>
      </w:pPr>
    </w:p>
    <w:p w:rsidR="00A87C22" w:rsidRDefault="00A87C22" w:rsidP="00A87C22">
      <w:pPr>
        <w:pStyle w:val="Prrafodelista"/>
        <w:numPr>
          <w:ilvl w:val="0"/>
          <w:numId w:val="2"/>
        </w:numPr>
        <w:spacing w:after="0" w:line="240" w:lineRule="atLeast"/>
      </w:pPr>
      <w:r>
        <w:t xml:space="preserve">Con respecto a las normas y políticas </w:t>
      </w:r>
      <w:r w:rsidR="007B36CF">
        <w:t>de la empresa</w:t>
      </w:r>
      <w:proofErr w:type="gramStart"/>
      <w:r w:rsidR="007B36CF">
        <w:t>,¿</w:t>
      </w:r>
      <w:proofErr w:type="gramEnd"/>
      <w:r w:rsidR="007B36CF">
        <w:t xml:space="preserve"> las conocen</w:t>
      </w:r>
      <w:r w:rsidR="007B36CF">
        <w:softHyphen/>
      </w:r>
      <w:r w:rsidR="007B36CF">
        <w:softHyphen/>
        <w:t>?  ¿cuáles</w:t>
      </w:r>
      <w:r>
        <w:t xml:space="preserve"> podrían nombrar?</w:t>
      </w:r>
    </w:p>
    <w:p w:rsidR="00A87C22" w:rsidRDefault="00A87C22" w:rsidP="00A87C22">
      <w:pPr>
        <w:pStyle w:val="Prrafodelista"/>
        <w:spacing w:after="0" w:line="240" w:lineRule="atLeast"/>
        <w:ind w:left="690"/>
      </w:pPr>
    </w:p>
    <w:p w:rsidR="00A87C22" w:rsidRDefault="006503CA" w:rsidP="00A87C22">
      <w:pPr>
        <w:spacing w:after="0" w:line="240" w:lineRule="atLeast"/>
        <w:ind w:left="330"/>
      </w:pPr>
      <w:r>
        <w:t>SB nos enter</w:t>
      </w:r>
      <w:r w:rsidR="00A87C22">
        <w:t>amos de las nuevas normas cuando las empresa</w:t>
      </w:r>
      <w:r w:rsidR="001D756A">
        <w:t>s</w:t>
      </w:r>
      <w:r w:rsidR="00A87C22">
        <w:t xml:space="preserve"> las implementa y comunica. </w:t>
      </w:r>
      <w:r>
        <w:t>Además</w:t>
      </w:r>
      <w:r w:rsidR="00A87C22">
        <w:t xml:space="preserve"> en el caso de las normas de seguridad e higiene y calidad, están constantemente en nuestro trabajo diario. </w:t>
      </w:r>
    </w:p>
    <w:p w:rsidR="00A87C22" w:rsidRDefault="00A87C22" w:rsidP="00A87C22">
      <w:pPr>
        <w:spacing w:after="0" w:line="240" w:lineRule="atLeast"/>
        <w:ind w:left="330"/>
      </w:pPr>
      <w:r>
        <w:t xml:space="preserve">RP: con respecto a las políticas, no hay comunicación alguna, salvo oralmente en forma informar a través de la gente de </w:t>
      </w:r>
      <w:proofErr w:type="spellStart"/>
      <w:r>
        <w:t>rr</w:t>
      </w:r>
      <w:proofErr w:type="spellEnd"/>
      <w:r>
        <w:t xml:space="preserve"> </w:t>
      </w:r>
      <w:proofErr w:type="spellStart"/>
      <w:r>
        <w:t>hh</w:t>
      </w:r>
      <w:proofErr w:type="spellEnd"/>
      <w:r>
        <w:t>, cuando (en su gran mayoría), ya es tarde.</w:t>
      </w:r>
    </w:p>
    <w:p w:rsidR="008D57CE" w:rsidRDefault="008D57CE" w:rsidP="00A87C22">
      <w:pPr>
        <w:spacing w:after="0" w:line="240" w:lineRule="atLeast"/>
        <w:ind w:left="330"/>
      </w:pPr>
      <w:r>
        <w:t>Con respecto a las hs extras, si fue difundida la definición corporativa, sabemos que hay que bajarlas y que los mensuales no gozan de ellas.</w:t>
      </w:r>
    </w:p>
    <w:p w:rsidR="008D57CE" w:rsidRDefault="006503CA" w:rsidP="00A87C22">
      <w:pPr>
        <w:spacing w:after="0" w:line="240" w:lineRule="atLeast"/>
        <w:ind w:left="330"/>
      </w:pPr>
      <w:r>
        <w:t>También</w:t>
      </w:r>
      <w:r w:rsidR="008D57CE">
        <w:t xml:space="preserve"> conozco la política de costos, porque pregunto.</w:t>
      </w:r>
    </w:p>
    <w:p w:rsidR="00C435C2" w:rsidRDefault="00C435C2" w:rsidP="00A87C22">
      <w:pPr>
        <w:spacing w:after="0" w:line="240" w:lineRule="atLeast"/>
        <w:ind w:left="330"/>
      </w:pPr>
    </w:p>
    <w:p w:rsidR="00C435C2" w:rsidRDefault="007B36CF" w:rsidP="00C435C2">
      <w:pPr>
        <w:pStyle w:val="Prrafodelista"/>
        <w:numPr>
          <w:ilvl w:val="0"/>
          <w:numId w:val="2"/>
        </w:numPr>
        <w:spacing w:after="0" w:line="240" w:lineRule="atLeast"/>
      </w:pPr>
      <w:r>
        <w:t>¿</w:t>
      </w:r>
      <w:proofErr w:type="spellStart"/>
      <w:r w:rsidR="00C435C2">
        <w:t>Que</w:t>
      </w:r>
      <w:proofErr w:type="spellEnd"/>
      <w:r w:rsidR="00C435C2">
        <w:t xml:space="preserve"> creen que hay que mejorar con respecto a la comunicación?</w:t>
      </w:r>
    </w:p>
    <w:p w:rsidR="00C435C2" w:rsidRDefault="00C435C2" w:rsidP="00C435C2">
      <w:pPr>
        <w:spacing w:after="0" w:line="240" w:lineRule="atLeast"/>
        <w:ind w:left="330"/>
      </w:pPr>
    </w:p>
    <w:p w:rsidR="00C435C2" w:rsidRDefault="00C435C2" w:rsidP="00C435C2">
      <w:pPr>
        <w:spacing w:after="0" w:line="240" w:lineRule="atLeast"/>
        <w:ind w:left="330"/>
      </w:pPr>
      <w:r>
        <w:t xml:space="preserve">MC: Me parece que la comunicación en buena, sobre todo empresa jefes, y jefes supervisores. No </w:t>
      </w:r>
      <w:r w:rsidR="001F11DA">
        <w:t>así</w:t>
      </w:r>
      <w:r>
        <w:t xml:space="preserve"> tanto con los encargados y lideres. Creo que tendríamos que mejorar en este aspecto.</w:t>
      </w:r>
      <w:r w:rsidR="00A06FA2">
        <w:t xml:space="preserve"> Se podría pensar en hacer reuniones quincenales de cada supervisor de ciclo con sus encargados y </w:t>
      </w:r>
      <w:r w:rsidR="001F11DA">
        <w:t>líderes</w:t>
      </w:r>
      <w:r w:rsidR="00A06FA2">
        <w:t xml:space="preserve">, y también es necesario que se realicen capacitaciones informativas por parte de </w:t>
      </w:r>
      <w:proofErr w:type="spellStart"/>
      <w:r w:rsidR="00A06FA2">
        <w:t>rr</w:t>
      </w:r>
      <w:proofErr w:type="spellEnd"/>
      <w:r w:rsidR="00A06FA2">
        <w:t xml:space="preserve"> </w:t>
      </w:r>
      <w:proofErr w:type="spellStart"/>
      <w:r w:rsidR="00A06FA2">
        <w:t>hh</w:t>
      </w:r>
      <w:proofErr w:type="spellEnd"/>
      <w:r w:rsidR="00A06FA2">
        <w:t xml:space="preserve"> con respecto de normas y políticas, sobre todo a encargados y </w:t>
      </w:r>
      <w:r w:rsidR="001F11DA">
        <w:t>líderes</w:t>
      </w:r>
      <w:r w:rsidR="00A06FA2">
        <w:t>.</w:t>
      </w:r>
      <w:r w:rsidR="00F2568B">
        <w:t xml:space="preserve"> Además ellos no cuentan con mail para enterarse de muchas informaciones.</w:t>
      </w:r>
    </w:p>
    <w:p w:rsidR="001F11DA" w:rsidRDefault="001F11DA" w:rsidP="001F11DA">
      <w:pPr>
        <w:spacing w:after="0" w:line="240" w:lineRule="atLeast"/>
        <w:ind w:firstLine="330"/>
      </w:pPr>
      <w:r>
        <w:t xml:space="preserve">SB; Con respecto a la comunicación con los operarios, creo que tendríamos que pensar en </w:t>
      </w:r>
    </w:p>
    <w:p w:rsidR="001F11DA" w:rsidRDefault="0056353E" w:rsidP="001F11DA">
      <w:pPr>
        <w:spacing w:after="0" w:line="240" w:lineRule="atLeast"/>
        <w:ind w:firstLine="330"/>
      </w:pPr>
      <w:proofErr w:type="gramStart"/>
      <w:r>
        <w:t>a</w:t>
      </w:r>
      <w:r w:rsidR="001F11DA">
        <w:t>lgo</w:t>
      </w:r>
      <w:proofErr w:type="gramEnd"/>
      <w:r w:rsidR="001F11DA">
        <w:t xml:space="preserve"> más que las carteleras y </w:t>
      </w:r>
      <w:proofErr w:type="spellStart"/>
      <w:r w:rsidR="001F11DA">
        <w:t>marfrig</w:t>
      </w:r>
      <w:proofErr w:type="spellEnd"/>
      <w:r w:rsidR="001F11DA">
        <w:t xml:space="preserve"> net a la que sin duda NO tienen acceso. </w:t>
      </w:r>
    </w:p>
    <w:p w:rsidR="0056353E" w:rsidRDefault="0056353E" w:rsidP="001F11DA">
      <w:pPr>
        <w:spacing w:after="0" w:line="240" w:lineRule="atLeast"/>
        <w:ind w:firstLine="330"/>
      </w:pPr>
    </w:p>
    <w:p w:rsidR="0056353E" w:rsidRDefault="0056353E" w:rsidP="0056353E">
      <w:pPr>
        <w:pStyle w:val="Prrafodelista"/>
        <w:numPr>
          <w:ilvl w:val="0"/>
          <w:numId w:val="2"/>
        </w:numPr>
        <w:spacing w:after="0" w:line="240" w:lineRule="atLeast"/>
      </w:pPr>
      <w:r>
        <w:t>Ya cambiando de tema, cuando en la encuesta realizada recientemente contestaron</w:t>
      </w:r>
    </w:p>
    <w:p w:rsidR="0056353E" w:rsidRDefault="0056353E" w:rsidP="0056353E">
      <w:pPr>
        <w:spacing w:after="0" w:line="240" w:lineRule="atLeast"/>
        <w:ind w:left="330"/>
      </w:pPr>
      <w:proofErr w:type="gramStart"/>
      <w:r>
        <w:t>acerca</w:t>
      </w:r>
      <w:proofErr w:type="gramEnd"/>
      <w:r>
        <w:t xml:space="preserve"> de la importancia que le daban a su propio crecimiento. ¿</w:t>
      </w:r>
      <w:r w:rsidR="007B36CF">
        <w:t>Que</w:t>
      </w:r>
      <w:r>
        <w:t xml:space="preserve"> entendieron por crecimiento y porque su respuesta fue positiva?</w:t>
      </w:r>
    </w:p>
    <w:p w:rsidR="0056353E" w:rsidRDefault="0056353E" w:rsidP="0056353E">
      <w:pPr>
        <w:spacing w:after="0" w:line="240" w:lineRule="atLeast"/>
        <w:ind w:left="330"/>
      </w:pPr>
    </w:p>
    <w:p w:rsidR="00540389" w:rsidRDefault="00540389" w:rsidP="0056353E">
      <w:pPr>
        <w:spacing w:after="0" w:line="240" w:lineRule="atLeast"/>
        <w:ind w:left="330"/>
      </w:pPr>
      <w:r>
        <w:t xml:space="preserve">MC considero crecimiento, la posibilidad de conocer </w:t>
      </w:r>
      <w:r w:rsidR="007B36CF">
        <w:t>más</w:t>
      </w:r>
      <w:r>
        <w:t xml:space="preserve"> de la empresa, poder conocer diferentes puestos. Me gustaría conocer sobre ciclo 1, que no vi nada. </w:t>
      </w:r>
    </w:p>
    <w:p w:rsidR="00540389" w:rsidRDefault="00540389" w:rsidP="0056353E">
      <w:pPr>
        <w:spacing w:after="0" w:line="240" w:lineRule="atLeast"/>
        <w:ind w:left="330"/>
      </w:pPr>
      <w:r>
        <w:t xml:space="preserve">RP. También es la posibilidad de mejorar la situación económica, y poder crecer, tener la posibilidad de acceder a otro puesto. El techo se lo pone uno. </w:t>
      </w:r>
    </w:p>
    <w:p w:rsidR="00540389" w:rsidRDefault="00540389" w:rsidP="0056353E">
      <w:pPr>
        <w:spacing w:after="0" w:line="240" w:lineRule="atLeast"/>
        <w:ind w:left="330"/>
      </w:pPr>
      <w:r>
        <w:t xml:space="preserve">SB pero pata poder crecer uno tiene que tener un segundo, por eso es importante ir viendo a alguien y formarlo. </w:t>
      </w:r>
    </w:p>
    <w:p w:rsidR="00540389" w:rsidRDefault="00540389" w:rsidP="0056353E">
      <w:pPr>
        <w:spacing w:after="0" w:line="240" w:lineRule="atLeast"/>
        <w:ind w:left="330"/>
      </w:pPr>
      <w:r>
        <w:t xml:space="preserve">RP también es crecimiento poder contar con </w:t>
      </w:r>
      <w:r w:rsidR="007B36CF">
        <w:t>más</w:t>
      </w:r>
      <w:r>
        <w:t xml:space="preserve"> capacitaciones. Siempre he tenido expectativas de crecer.</w:t>
      </w:r>
    </w:p>
    <w:p w:rsidR="00185DF5" w:rsidRDefault="00185DF5" w:rsidP="0056353E">
      <w:pPr>
        <w:spacing w:after="0" w:line="240" w:lineRule="atLeast"/>
        <w:ind w:left="330"/>
      </w:pPr>
    </w:p>
    <w:p w:rsidR="00185DF5" w:rsidRDefault="00185DF5" w:rsidP="00185DF5">
      <w:pPr>
        <w:pStyle w:val="Prrafodelista"/>
        <w:numPr>
          <w:ilvl w:val="0"/>
          <w:numId w:val="2"/>
        </w:numPr>
        <w:spacing w:after="0" w:line="240" w:lineRule="atLeast"/>
      </w:pPr>
      <w:r>
        <w:t>¿Como están entrenando a su segundo?</w:t>
      </w:r>
    </w:p>
    <w:p w:rsidR="00185DF5" w:rsidRDefault="00185DF5" w:rsidP="00185DF5">
      <w:pPr>
        <w:spacing w:after="0" w:line="240" w:lineRule="atLeast"/>
        <w:ind w:left="330"/>
      </w:pPr>
    </w:p>
    <w:p w:rsidR="00237F20" w:rsidRDefault="00185DF5" w:rsidP="00185DF5">
      <w:pPr>
        <w:spacing w:after="0" w:line="240" w:lineRule="atLeast"/>
        <w:ind w:left="330"/>
      </w:pPr>
      <w:r>
        <w:t xml:space="preserve">SB; Es muy difícil encontrar este segundo, la gente no quiere mayores responsabilidades.  </w:t>
      </w:r>
      <w:r w:rsidR="00546F25">
        <w:t xml:space="preserve">La idea es poder </w:t>
      </w:r>
      <w:r w:rsidR="00237F20">
        <w:t>encontrarlo</w:t>
      </w:r>
      <w:r w:rsidR="00546F25">
        <w:t xml:space="preserve">, acompañarlo y seguirlo, ayudarlo en sus dudas y errores. </w:t>
      </w:r>
    </w:p>
    <w:p w:rsidR="00237F20" w:rsidRDefault="00237F20">
      <w:r>
        <w:br w:type="page"/>
      </w:r>
    </w:p>
    <w:p w:rsidR="00185DF5" w:rsidRDefault="00185DF5" w:rsidP="00185DF5">
      <w:pPr>
        <w:spacing w:after="0" w:line="240" w:lineRule="atLeast"/>
        <w:ind w:left="330"/>
      </w:pPr>
    </w:p>
    <w:p w:rsidR="00237F20" w:rsidRDefault="003753F9" w:rsidP="00185DF5">
      <w:pPr>
        <w:spacing w:after="0" w:line="240" w:lineRule="atLeast"/>
        <w:ind w:left="330"/>
      </w:pPr>
      <w:r>
        <w:t xml:space="preserve">La gran mayoría de los segundos son elegidos porque son buenos y tienen experiencia técnica, pero en todos los casos no tienen desarrollado el aspecto de gestión. </w:t>
      </w:r>
    </w:p>
    <w:p w:rsidR="003753F9" w:rsidRDefault="003753F9" w:rsidP="00185DF5">
      <w:pPr>
        <w:spacing w:after="0" w:line="240" w:lineRule="atLeast"/>
        <w:ind w:left="330"/>
      </w:pPr>
    </w:p>
    <w:p w:rsidR="003753F9" w:rsidRDefault="003753F9" w:rsidP="00185DF5">
      <w:pPr>
        <w:spacing w:after="0" w:line="240" w:lineRule="atLeast"/>
        <w:ind w:left="330"/>
      </w:pPr>
      <w:r>
        <w:t xml:space="preserve">RP: si a la gran mayoría le falta confianza en ellos mismos, y la posibilidad de afirmarse frente a sus colaboradores, ex compañeros. </w:t>
      </w:r>
    </w:p>
    <w:p w:rsidR="0012478F" w:rsidRDefault="0012478F" w:rsidP="00185DF5">
      <w:pPr>
        <w:spacing w:after="0" w:line="240" w:lineRule="atLeast"/>
        <w:ind w:left="330"/>
      </w:pPr>
      <w:r>
        <w:t>Si es importante darles a ellos formación y capacitación en competencias como liderazgo y comunicación.</w:t>
      </w:r>
    </w:p>
    <w:p w:rsidR="00A95BDD" w:rsidRDefault="00AB743B" w:rsidP="00185DF5">
      <w:pPr>
        <w:spacing w:after="0" w:line="240" w:lineRule="atLeast"/>
        <w:ind w:left="330"/>
      </w:pPr>
      <w:r>
        <w:t xml:space="preserve"> </w:t>
      </w:r>
    </w:p>
    <w:p w:rsidR="00A95BDD" w:rsidRDefault="00A95BDD" w:rsidP="00A95BDD">
      <w:pPr>
        <w:pStyle w:val="Prrafodelista"/>
        <w:numPr>
          <w:ilvl w:val="0"/>
          <w:numId w:val="2"/>
        </w:numPr>
        <w:spacing w:after="0" w:line="240" w:lineRule="atLeast"/>
      </w:pPr>
      <w:r>
        <w:t>Si tienen que elegir un puesto dentro de la compañía al cual les gustaría aspirar, ¿Cuál sería?</w:t>
      </w:r>
    </w:p>
    <w:p w:rsidR="00A95BDD" w:rsidRDefault="0070276B" w:rsidP="00A95BDD">
      <w:pPr>
        <w:spacing w:after="0" w:line="240" w:lineRule="atLeast"/>
        <w:ind w:left="330"/>
      </w:pPr>
      <w:r>
        <w:t>SB: Creo que jefe de producción, o supervisor de ciclo 1. Porque es lo que me falta hacer</w:t>
      </w:r>
    </w:p>
    <w:p w:rsidR="0070276B" w:rsidRDefault="0070276B" w:rsidP="00A95BDD">
      <w:pPr>
        <w:spacing w:after="0" w:line="240" w:lineRule="atLeast"/>
        <w:ind w:left="330"/>
      </w:pPr>
      <w:r>
        <w:t>RP: lo mismo pienso creo que mi próximo paso sería ser supervisor de ciclo 2</w:t>
      </w:r>
    </w:p>
    <w:p w:rsidR="0070276B" w:rsidRDefault="0070276B" w:rsidP="00A95BDD">
      <w:pPr>
        <w:spacing w:after="0" w:line="240" w:lineRule="atLeast"/>
        <w:ind w:left="330"/>
      </w:pPr>
      <w:r>
        <w:t>MC: me gustaría poder ser supervisor de ciclo 2</w:t>
      </w:r>
    </w:p>
    <w:p w:rsidR="0070276B" w:rsidRDefault="0070276B" w:rsidP="00A95BDD">
      <w:pPr>
        <w:spacing w:after="0" w:line="240" w:lineRule="atLeast"/>
        <w:ind w:left="330"/>
      </w:pPr>
      <w:r>
        <w:t>SB: si o si para poder ser jefe de producción, todos tendríamos que rotar en nuestros puestos para después todos tener las mismas posibilidades</w:t>
      </w:r>
    </w:p>
    <w:p w:rsidR="0070276B" w:rsidRDefault="0070276B" w:rsidP="00A95BDD">
      <w:pPr>
        <w:spacing w:after="0" w:line="240" w:lineRule="atLeast"/>
        <w:ind w:left="330"/>
      </w:pPr>
    </w:p>
    <w:p w:rsidR="00AB743B" w:rsidRDefault="00AB743B" w:rsidP="0070276B">
      <w:pPr>
        <w:pStyle w:val="Prrafodelista"/>
        <w:numPr>
          <w:ilvl w:val="0"/>
          <w:numId w:val="2"/>
        </w:numPr>
        <w:spacing w:after="0" w:line="240" w:lineRule="atLeast"/>
      </w:pPr>
      <w:r>
        <w:t>Desde que están en la empresa ¿Qué acciones de desarrollo pudieron vivir?</w:t>
      </w:r>
    </w:p>
    <w:p w:rsidR="00AB743B" w:rsidRDefault="00AB743B" w:rsidP="00AB743B">
      <w:pPr>
        <w:spacing w:after="0" w:line="240" w:lineRule="atLeast"/>
        <w:ind w:left="330"/>
      </w:pPr>
    </w:p>
    <w:p w:rsidR="0070276B" w:rsidRDefault="00AB743B" w:rsidP="00AB743B">
      <w:pPr>
        <w:spacing w:after="0" w:line="240" w:lineRule="atLeast"/>
        <w:ind w:left="330"/>
      </w:pPr>
      <w:r>
        <w:t xml:space="preserve">RP: yo cuando ingrese a la empresa, tuve la posibilidad de tener un coach para aprender todo lo que es la faena en producción en serie. La verdad es que hay que reconocer que tuvieron fe en </w:t>
      </w:r>
      <w:proofErr w:type="gramStart"/>
      <w:r>
        <w:t>mi</w:t>
      </w:r>
      <w:proofErr w:type="gramEnd"/>
      <w:r>
        <w:t xml:space="preserve">, y </w:t>
      </w:r>
      <w:r w:rsidR="009C3893">
        <w:t>prefirieron</w:t>
      </w:r>
      <w:r>
        <w:t xml:space="preserve"> darme la posibilidad a mi y no traer a nadie de afuera.  </w:t>
      </w:r>
    </w:p>
    <w:p w:rsidR="009C3893" w:rsidRDefault="009C3893" w:rsidP="00AB743B">
      <w:pPr>
        <w:spacing w:after="0" w:line="240" w:lineRule="atLeast"/>
        <w:ind w:left="330"/>
      </w:pPr>
    </w:p>
    <w:p w:rsidR="009C3893" w:rsidRDefault="009C3893" w:rsidP="00AB743B">
      <w:pPr>
        <w:spacing w:after="0" w:line="240" w:lineRule="atLeast"/>
        <w:ind w:left="330"/>
      </w:pPr>
      <w:r>
        <w:t>SB; hemos tenido la posibilidad de asistir a cursos de gestión que nos ayudaron muchísimo en nuestro rol como supervisores y encargados.</w:t>
      </w:r>
      <w:r w:rsidR="00812423">
        <w:t xml:space="preserve"> Yo también </w:t>
      </w:r>
      <w:r w:rsidR="001E6625">
        <w:t>crecí</w:t>
      </w:r>
      <w:r w:rsidR="00812423">
        <w:t xml:space="preserve"> de puesto y condiciones en la empresa e n los últimos 2 años-</w:t>
      </w:r>
    </w:p>
    <w:p w:rsidR="009468ED" w:rsidRDefault="009468ED" w:rsidP="00AB743B">
      <w:pPr>
        <w:spacing w:after="0" w:line="240" w:lineRule="atLeast"/>
        <w:ind w:left="330"/>
      </w:pPr>
    </w:p>
    <w:p w:rsidR="009468ED" w:rsidRDefault="009468ED" w:rsidP="00AB743B">
      <w:pPr>
        <w:spacing w:after="0" w:line="240" w:lineRule="atLeast"/>
        <w:ind w:left="330"/>
      </w:pPr>
      <w:r>
        <w:t xml:space="preserve">MC: la empresa nos dio muchísima estabilidad y tranquilidad por su solvencia, esto hizo que nosotros también nos </w:t>
      </w:r>
      <w:r w:rsidR="001E6625">
        <w:t>esforzáramos</w:t>
      </w:r>
      <w:r>
        <w:t xml:space="preserve"> por nuestro desarrollo dentro de EDS.</w:t>
      </w:r>
    </w:p>
    <w:p w:rsidR="001E3BEC" w:rsidRDefault="001E3BEC" w:rsidP="00AB743B">
      <w:pPr>
        <w:spacing w:after="0" w:line="240" w:lineRule="atLeast"/>
        <w:ind w:left="330"/>
      </w:pPr>
    </w:p>
    <w:p w:rsidR="001E3BEC" w:rsidRDefault="001E3BEC" w:rsidP="001E3BEC">
      <w:pPr>
        <w:pStyle w:val="Prrafodelista"/>
        <w:numPr>
          <w:ilvl w:val="0"/>
          <w:numId w:val="2"/>
        </w:numPr>
        <w:spacing w:after="0" w:line="240" w:lineRule="atLeast"/>
      </w:pPr>
      <w:r>
        <w:t xml:space="preserve">Con respecto a los encargados y </w:t>
      </w:r>
      <w:r w:rsidR="007B36CF">
        <w:t>líderes</w:t>
      </w:r>
      <w:r>
        <w:t xml:space="preserve"> de los sectores productivos: ¿</w:t>
      </w:r>
      <w:r w:rsidR="00691D0C">
        <w:t>como</w:t>
      </w:r>
      <w:r>
        <w:t xml:space="preserve"> los ven con respecto a las competencias de liderazgo, planificación, comunicación y </w:t>
      </w:r>
      <w:proofErr w:type="spellStart"/>
      <w:r>
        <w:t>proactividad</w:t>
      </w:r>
      <w:proofErr w:type="spellEnd"/>
      <w:r>
        <w:t>?</w:t>
      </w:r>
    </w:p>
    <w:p w:rsidR="001E3BEC" w:rsidRDefault="001E3BEC" w:rsidP="001E3BEC">
      <w:pPr>
        <w:spacing w:after="0" w:line="240" w:lineRule="atLeast"/>
        <w:ind w:left="330"/>
      </w:pPr>
    </w:p>
    <w:p w:rsidR="001E3BEC" w:rsidRDefault="001E3BEC" w:rsidP="001E3BEC">
      <w:pPr>
        <w:spacing w:after="0" w:line="240" w:lineRule="atLeast"/>
        <w:ind w:left="330"/>
      </w:pPr>
      <w:r>
        <w:t xml:space="preserve">SB; en el sector de desposte el crecimiento de ellos fue extraordinario, creo que las competencias de planificación y liderazgo son las </w:t>
      </w:r>
      <w:r w:rsidR="007B36CF">
        <w:t>más</w:t>
      </w:r>
      <w:r>
        <w:t xml:space="preserve"> difíciles, con respecto a la </w:t>
      </w:r>
      <w:r w:rsidR="007B36CF">
        <w:t>pro actividad</w:t>
      </w:r>
      <w:r>
        <w:t xml:space="preserve"> en mi sector no tengo ningún problema, mis colaboradores tienen desarrollada esta competencia. </w:t>
      </w:r>
    </w:p>
    <w:p w:rsidR="00E84137" w:rsidRDefault="00E84137" w:rsidP="001E3BEC">
      <w:pPr>
        <w:spacing w:after="0" w:line="240" w:lineRule="atLeast"/>
        <w:ind w:left="330"/>
      </w:pPr>
    </w:p>
    <w:p w:rsidR="00E84137" w:rsidRDefault="00E84137" w:rsidP="001E3BEC">
      <w:pPr>
        <w:spacing w:after="0" w:line="240" w:lineRule="atLeast"/>
        <w:ind w:left="330"/>
      </w:pPr>
      <w:r>
        <w:t>MC: La comunicación es muy difícil de desarrollar, sobre todo si la persona no tiene recursos o formación formal. Se complica también que puedan planificar correctamente</w:t>
      </w:r>
      <w:r w:rsidR="00691D0C">
        <w:t>.</w:t>
      </w:r>
    </w:p>
    <w:sectPr w:rsidR="00E84137" w:rsidSect="00642A4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62952"/>
    <w:multiLevelType w:val="hybridMultilevel"/>
    <w:tmpl w:val="342CEB4C"/>
    <w:lvl w:ilvl="0" w:tplc="7B0AD634">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3CB9585C"/>
    <w:multiLevelType w:val="hybridMultilevel"/>
    <w:tmpl w:val="F9CE0DB0"/>
    <w:lvl w:ilvl="0" w:tplc="9D763072">
      <w:start w:val="1"/>
      <w:numFmt w:val="decimal"/>
      <w:lvlText w:val="%1-"/>
      <w:lvlJc w:val="left"/>
      <w:pPr>
        <w:ind w:left="690" w:hanging="360"/>
      </w:pPr>
      <w:rPr>
        <w:rFonts w:hint="default"/>
      </w:rPr>
    </w:lvl>
    <w:lvl w:ilvl="1" w:tplc="040A0019" w:tentative="1">
      <w:start w:val="1"/>
      <w:numFmt w:val="lowerLetter"/>
      <w:lvlText w:val="%2."/>
      <w:lvlJc w:val="left"/>
      <w:pPr>
        <w:ind w:left="1410" w:hanging="360"/>
      </w:pPr>
    </w:lvl>
    <w:lvl w:ilvl="2" w:tplc="040A001B" w:tentative="1">
      <w:start w:val="1"/>
      <w:numFmt w:val="lowerRoman"/>
      <w:lvlText w:val="%3."/>
      <w:lvlJc w:val="right"/>
      <w:pPr>
        <w:ind w:left="2130" w:hanging="180"/>
      </w:pPr>
    </w:lvl>
    <w:lvl w:ilvl="3" w:tplc="040A000F" w:tentative="1">
      <w:start w:val="1"/>
      <w:numFmt w:val="decimal"/>
      <w:lvlText w:val="%4."/>
      <w:lvlJc w:val="left"/>
      <w:pPr>
        <w:ind w:left="2850" w:hanging="360"/>
      </w:pPr>
    </w:lvl>
    <w:lvl w:ilvl="4" w:tplc="040A0019" w:tentative="1">
      <w:start w:val="1"/>
      <w:numFmt w:val="lowerLetter"/>
      <w:lvlText w:val="%5."/>
      <w:lvlJc w:val="left"/>
      <w:pPr>
        <w:ind w:left="3570" w:hanging="360"/>
      </w:pPr>
    </w:lvl>
    <w:lvl w:ilvl="5" w:tplc="040A001B" w:tentative="1">
      <w:start w:val="1"/>
      <w:numFmt w:val="lowerRoman"/>
      <w:lvlText w:val="%6."/>
      <w:lvlJc w:val="right"/>
      <w:pPr>
        <w:ind w:left="4290" w:hanging="180"/>
      </w:pPr>
    </w:lvl>
    <w:lvl w:ilvl="6" w:tplc="040A000F" w:tentative="1">
      <w:start w:val="1"/>
      <w:numFmt w:val="decimal"/>
      <w:lvlText w:val="%7."/>
      <w:lvlJc w:val="left"/>
      <w:pPr>
        <w:ind w:left="5010" w:hanging="360"/>
      </w:pPr>
    </w:lvl>
    <w:lvl w:ilvl="7" w:tplc="040A0019" w:tentative="1">
      <w:start w:val="1"/>
      <w:numFmt w:val="lowerLetter"/>
      <w:lvlText w:val="%8."/>
      <w:lvlJc w:val="left"/>
      <w:pPr>
        <w:ind w:left="5730" w:hanging="360"/>
      </w:pPr>
    </w:lvl>
    <w:lvl w:ilvl="8" w:tplc="040A001B" w:tentative="1">
      <w:start w:val="1"/>
      <w:numFmt w:val="lowerRoman"/>
      <w:lvlText w:val="%9."/>
      <w:lvlJc w:val="right"/>
      <w:pPr>
        <w:ind w:left="64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defaultTabStop w:val="708"/>
  <w:hyphenationZone w:val="425"/>
  <w:characterSpacingControl w:val="doNotCompress"/>
  <w:compat/>
  <w:rsids>
    <w:rsidRoot w:val="006967E3"/>
    <w:rsid w:val="000A0916"/>
    <w:rsid w:val="000D48AD"/>
    <w:rsid w:val="000E5434"/>
    <w:rsid w:val="000F5BBD"/>
    <w:rsid w:val="0012478F"/>
    <w:rsid w:val="00185DF5"/>
    <w:rsid w:val="001D756A"/>
    <w:rsid w:val="001E3BEC"/>
    <w:rsid w:val="001E6625"/>
    <w:rsid w:val="001F11DA"/>
    <w:rsid w:val="00237F20"/>
    <w:rsid w:val="002410E7"/>
    <w:rsid w:val="00260569"/>
    <w:rsid w:val="002A1D30"/>
    <w:rsid w:val="002E1EA8"/>
    <w:rsid w:val="00337D93"/>
    <w:rsid w:val="003753F9"/>
    <w:rsid w:val="003869BB"/>
    <w:rsid w:val="003A0637"/>
    <w:rsid w:val="00456A37"/>
    <w:rsid w:val="00460307"/>
    <w:rsid w:val="005140EA"/>
    <w:rsid w:val="00540389"/>
    <w:rsid w:val="00546F25"/>
    <w:rsid w:val="0056353E"/>
    <w:rsid w:val="00642A43"/>
    <w:rsid w:val="0064673B"/>
    <w:rsid w:val="006503CA"/>
    <w:rsid w:val="00691D0C"/>
    <w:rsid w:val="006967E3"/>
    <w:rsid w:val="0070276B"/>
    <w:rsid w:val="007635AB"/>
    <w:rsid w:val="007B36CF"/>
    <w:rsid w:val="007F64D8"/>
    <w:rsid w:val="00812423"/>
    <w:rsid w:val="008D57CE"/>
    <w:rsid w:val="008F23CA"/>
    <w:rsid w:val="009468ED"/>
    <w:rsid w:val="00960AFB"/>
    <w:rsid w:val="00967770"/>
    <w:rsid w:val="00994BF8"/>
    <w:rsid w:val="009C3893"/>
    <w:rsid w:val="00A06FA2"/>
    <w:rsid w:val="00A40385"/>
    <w:rsid w:val="00A52425"/>
    <w:rsid w:val="00A64CA7"/>
    <w:rsid w:val="00A87C22"/>
    <w:rsid w:val="00A95BDD"/>
    <w:rsid w:val="00A95EE7"/>
    <w:rsid w:val="00AB743B"/>
    <w:rsid w:val="00AE7E1F"/>
    <w:rsid w:val="00B14DB9"/>
    <w:rsid w:val="00B93852"/>
    <w:rsid w:val="00BB09FC"/>
    <w:rsid w:val="00C0625D"/>
    <w:rsid w:val="00C435C2"/>
    <w:rsid w:val="00C47A85"/>
    <w:rsid w:val="00C576F4"/>
    <w:rsid w:val="00C9606F"/>
    <w:rsid w:val="00CA5DD9"/>
    <w:rsid w:val="00CB6710"/>
    <w:rsid w:val="00CC5330"/>
    <w:rsid w:val="00CF0539"/>
    <w:rsid w:val="00D21E65"/>
    <w:rsid w:val="00D42810"/>
    <w:rsid w:val="00D54FBD"/>
    <w:rsid w:val="00DC5BAC"/>
    <w:rsid w:val="00E84137"/>
    <w:rsid w:val="00E90615"/>
    <w:rsid w:val="00F121A4"/>
    <w:rsid w:val="00F2568B"/>
    <w:rsid w:val="00FA3E25"/>
    <w:rsid w:val="00FE744A"/>
    <w:rsid w:val="00FE77E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A43"/>
    <w:pPr>
      <w:spacing w:after="200" w:line="276" w:lineRule="auto"/>
    </w:pPr>
    <w:rPr>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038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F:\tesis\anexos\anexo%202%20entrevista%20rr%20hh.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anexo 2 entrevista rr hh</Template>
  <TotalTime>2</TotalTime>
  <Pages>6</Pages>
  <Words>2358</Words>
  <Characters>12972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15300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vrebechi</dc:creator>
  <cp:lastModifiedBy>vrebechi</cp:lastModifiedBy>
  <cp:revision>2</cp:revision>
  <dcterms:created xsi:type="dcterms:W3CDTF">2011-02-21T11:49:00Z</dcterms:created>
  <dcterms:modified xsi:type="dcterms:W3CDTF">2011-02-21T11:51:00Z</dcterms:modified>
</cp:coreProperties>
</file>